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575EE" w:rsidTr="005575EE" w14:paraId="1FF625A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75EE" w:rsidRDefault="005575EE" w14:paraId="2950DA95" w14:textId="70D0E6E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75EE" w:rsidRDefault="005575EE" w14:paraId="1DDE45A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575EE" w:rsidRDefault="005575EE" w14:paraId="73238C2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575EE" w:rsidRDefault="005575EE" w14:paraId="35C4CEF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575EE" w:rsidRDefault="005575EE" w14:paraId="5A44E44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5575EE" w:rsidP="005575EE" w:rsidRDefault="005575EE" w14:paraId="410F3170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575EE" w:rsidP="005575EE" w:rsidRDefault="005575EE" w14:paraId="7EE8713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575EE" w:rsidP="005575EE" w:rsidRDefault="005575EE" w14:paraId="364D7CB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St-2698/2019</w:t>
      </w:r>
    </w:p>
    <w:p w:rsidR="005575EE" w:rsidP="005575EE" w:rsidRDefault="005575EE" w14:paraId="55B74C6E" w14:textId="77777777">
      <w:pPr>
        <w:tabs>
          <w:tab w:val="left" w:pos="709"/>
        </w:tabs>
      </w:pPr>
      <w:r>
        <w:t xml:space="preserve"> </w:t>
      </w:r>
    </w:p>
    <w:p w:rsidR="005575EE" w:rsidP="005575EE" w:rsidRDefault="005575EE" w14:paraId="73FBF5C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575EE" w:rsidP="005575EE" w:rsidRDefault="005575EE" w14:paraId="2410704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575EE" w:rsidP="005575EE" w:rsidRDefault="005575EE" w14:paraId="25B0AC1D" w14:textId="77777777">
      <w:pPr>
        <w:tabs>
          <w:tab w:val="left" w:pos="709"/>
        </w:tabs>
      </w:pPr>
    </w:p>
    <w:p w:rsidR="005575EE" w:rsidP="005575EE" w:rsidRDefault="005575EE" w14:paraId="05C797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5575EE" w:rsidP="005575EE" w:rsidRDefault="005575EE" w14:paraId="5501328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575EE" w:rsidP="005575EE" w:rsidRDefault="005575EE" w14:paraId="29FB8609" w14:textId="77777777">
      <w:pPr>
        <w:tabs>
          <w:tab w:val="left" w:pos="709"/>
        </w:tabs>
      </w:pPr>
    </w:p>
    <w:p w:rsidR="005575EE" w:rsidP="005575EE" w:rsidRDefault="005575EE" w14:paraId="3151D4D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575EE" w:rsidP="005575EE" w:rsidRDefault="005575EE" w14:paraId="2B5E560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575EE" w:rsidP="005575EE" w:rsidRDefault="005575EE" w14:paraId="5D1821C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575EE" w:rsidP="005575EE" w:rsidRDefault="005575EE" w14:paraId="01D51FE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575EE" w:rsidP="005575EE" w:rsidRDefault="005575EE" w14:paraId="6835620A" w14:textId="77777777">
      <w:pPr>
        <w:tabs>
          <w:tab w:val="left" w:pos="709"/>
        </w:tabs>
      </w:pPr>
    </w:p>
    <w:p w:rsidR="005575EE" w:rsidP="005575EE" w:rsidRDefault="005575EE" w14:paraId="62FF0F4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575EE" w:rsidP="005575EE" w:rsidRDefault="005575EE" w14:paraId="6DF9C1A6" w14:textId="77777777">
      <w:pPr>
        <w:tabs>
          <w:tab w:val="left" w:pos="709"/>
        </w:tabs>
        <w:jc w:val="both"/>
      </w:pPr>
    </w:p>
    <w:p w:rsidR="005575EE" w:rsidP="005575EE" w:rsidRDefault="005575EE" w14:paraId="2186F99D" w14:textId="77777777">
      <w:pPr>
        <w:tabs>
          <w:tab w:val="left" w:pos="709"/>
        </w:tabs>
      </w:pPr>
      <w:r>
        <w:t xml:space="preserve"> </w:t>
      </w:r>
      <w:r>
        <w:tab/>
        <w:t>13. St-2698/2019</w:t>
      </w:r>
    </w:p>
    <w:p w:rsidR="005575EE" w:rsidP="005575EE" w:rsidRDefault="005575EE" w14:paraId="5222BCB3" w14:textId="77777777">
      <w:pPr>
        <w:tabs>
          <w:tab w:val="left" w:pos="709"/>
        </w:tabs>
      </w:pPr>
    </w:p>
    <w:p w:rsidR="005575EE" w:rsidP="005575EE" w:rsidRDefault="005575EE" w14:paraId="19ADEF8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575EE" w:rsidP="005575EE" w:rsidRDefault="005575EE" w14:paraId="40C9DE7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575EE" w:rsidP="005575EE" w:rsidRDefault="005575EE" w14:paraId="1B6924D9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575EE" w:rsidP="005575EE" w:rsidRDefault="005575EE" w14:paraId="2BB75E98" w14:textId="77777777">
      <w:pPr>
        <w:tabs>
          <w:tab w:val="left" w:pos="709"/>
        </w:tabs>
        <w:ind w:firstLine="708"/>
        <w:jc w:val="both"/>
      </w:pPr>
    </w:p>
    <w:p w:rsidR="005575EE" w:rsidP="005575EE" w:rsidRDefault="005575EE" w14:paraId="34B4A4D1" w14:textId="77777777">
      <w:pPr>
        <w:tabs>
          <w:tab w:val="left" w:pos="709"/>
        </w:tabs>
        <w:jc w:val="both"/>
      </w:pPr>
      <w:r>
        <w:t xml:space="preserve">protiv </w:t>
      </w:r>
    </w:p>
    <w:p w:rsidR="005575EE" w:rsidP="005575EE" w:rsidRDefault="005575EE" w14:paraId="1123B73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575EE" w:rsidP="005575EE" w:rsidRDefault="005575EE" w14:paraId="2238E29F" w14:textId="77777777">
      <w:pPr>
        <w:tabs>
          <w:tab w:val="left" w:pos="709"/>
        </w:tabs>
        <w:ind w:left="708"/>
        <w:jc w:val="both"/>
      </w:pPr>
      <w:r>
        <w:tab/>
        <w:t xml:space="preserve">SERVUS MARIJA d.o.o., Kloštar Ivanić, Josipa Badalića 10, </w:t>
      </w:r>
    </w:p>
    <w:p w:rsidR="005575EE" w:rsidP="005575EE" w:rsidRDefault="005575EE" w14:paraId="7B5AAA3A" w14:textId="77777777">
      <w:pPr>
        <w:tabs>
          <w:tab w:val="left" w:pos="709"/>
        </w:tabs>
        <w:ind w:left="708"/>
        <w:jc w:val="both"/>
      </w:pPr>
      <w:r>
        <w:t>OIB: 43285122285</w:t>
      </w:r>
    </w:p>
    <w:p w:rsidR="005575EE" w:rsidP="005575EE" w:rsidRDefault="005575EE" w14:paraId="60416350" w14:textId="77777777">
      <w:pPr>
        <w:tabs>
          <w:tab w:val="left" w:pos="709"/>
        </w:tabs>
        <w:ind w:left="708"/>
        <w:jc w:val="both"/>
      </w:pPr>
    </w:p>
    <w:p w:rsidR="005575EE" w:rsidP="005575EE" w:rsidRDefault="005575EE" w14:paraId="478BD1A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575EE" w:rsidP="005575EE" w:rsidRDefault="005575EE" w14:paraId="59F6A21F" w14:textId="77777777">
      <w:pPr>
        <w:tabs>
          <w:tab w:val="left" w:pos="709"/>
        </w:tabs>
        <w:jc w:val="both"/>
      </w:pPr>
    </w:p>
    <w:p w:rsidR="005575EE" w:rsidP="005575EE" w:rsidRDefault="005575EE" w14:paraId="65B670C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575EE" w:rsidP="005575EE" w:rsidRDefault="005575EE" w14:paraId="23116341" w14:textId="77777777">
      <w:pPr>
        <w:tabs>
          <w:tab w:val="left" w:pos="709"/>
        </w:tabs>
      </w:pPr>
    </w:p>
    <w:p w:rsidR="005575EE" w:rsidP="005575EE" w:rsidRDefault="005575EE" w14:paraId="6D1969B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575EE" w:rsidP="005575EE" w:rsidRDefault="005575EE" w14:paraId="02FA4930" w14:textId="77777777">
      <w:pPr>
        <w:tabs>
          <w:tab w:val="left" w:pos="709"/>
        </w:tabs>
      </w:pPr>
    </w:p>
    <w:p w:rsidR="005575EE" w:rsidP="005575EE" w:rsidRDefault="005575EE" w14:paraId="56D65B8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575EE" w:rsidP="005575EE" w:rsidRDefault="005575EE" w14:paraId="7882208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575EE" w:rsidP="005575EE" w:rsidRDefault="005575EE" w14:paraId="33262399" w14:textId="77777777">
      <w:pPr>
        <w:tabs>
          <w:tab w:val="left" w:pos="709"/>
        </w:tabs>
      </w:pPr>
    </w:p>
    <w:p w:rsidR="005575EE" w:rsidP="005575EE" w:rsidRDefault="005575EE" w14:paraId="59306E8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C653A7" w14:textId="01C653A7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75E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575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75E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75E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75E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75E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575E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75E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575E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7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5E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5E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5E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5E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575E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75E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0567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listopada 2019.</izvorni_sadrzaj>
    <derivirana_varijabla naziv="DomainObject.Predmet.DatumIzradeOptuznogAkta_1">30. listopada 2019.</derivirana_varijabla>
  </DomainObject.Predmet.DatumIzradeOptuznogAkta>
  <DomainObject.Predmet.DatumIzradeOptuznogAktaFormated>
    <izvorni_sadrzaj>30.10.2019.</izvorni_sadrzaj>
    <derivirana_varijabla naziv="DomainObject.Predmet.DatumIzradeOptuznogAktaFormated_1">30.10.2019.</derivirana_varijabla>
  </DomainObject.Predmet.DatumIzradeOptuznogAktaFormated>
  <DomainObject.Predmet.DatumOsnivanja>
    <izvorni_sadrzaj>30. listopada 2019.</izvorni_sadrzaj>
    <derivirana_varijabla naziv="DomainObject.Predmet.DatumOsnivanja_1">30.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listopada 2019.</izvorni_sadrzaj>
    <derivirana_varijabla naziv="DomainObject.Predmet.DatumPrimitkaOptuznogAkta_1">30.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St-2698/2019</izvorni_sadrzaj>
    <derivirana_varijabla naziv="DomainObject.Predmet.OznakaBroj_1">St-2698/2019</derivirana_varijabla>
  </DomainObject.Predmet.OznakaBroj>
  <DomainObject.Predmet.OznakaBrojOptuznogAkta>
    <izvorni_sadrzaj>04-06-19-4700</izvorni_sadrzaj>
    <derivirana_varijabla naziv="DomainObject.Predmet.OznakaBrojOptuznogAkta_1">04-06-19-4700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SERVUS MARIJA d.o.o.</izvorni_sadrzaj>
    <derivirana_varijabla naziv="DomainObject.Predmet.ProtustrankaFormated_1">  SERVUS MARIJA d.o.o.</derivirana_varijabla>
  </DomainObject.Predmet.ProtustrankaFormated>
  <DomainObject.Predmet.ProtustrankaFormatedOIB>
    <izvorni_sadrzaj>  SERVUS MARIJA d.o.o., OIB 43285122285</izvorni_sadrzaj>
    <derivirana_varijabla naziv="DomainObject.Predmet.ProtustrankaFormatedOIB_1">  SERVUS MARIJA d.o.o., OIB 43285122285</derivirana_varijabla>
  </DomainObject.Predmet.ProtustrankaFormatedOIB>
  <DomainObject.Predmet.ProtustrankaFormatedWithAdress>
    <izvorni_sadrzaj> SERVUS MARIJA d.o.o., Josipa Badalića 10, 10310 Kloštar Ivanić</izvorni_sadrzaj>
    <derivirana_varijabla naziv="DomainObject.Predmet.ProtustrankaFormatedWithAdress_1"> SERVUS MARIJA d.o.o., Josipa Badalića 10, 10310 Kloštar Ivanić</derivirana_varijabla>
  </DomainObject.Predmet.ProtustrankaFormatedWithAdress>
  <DomainObject.Predmet.ProtustrankaFormatedWithAdressOIB>
    <izvorni_sadrzaj> SERVUS MARIJA d.o.o., OIB 43285122285, Josipa Badalića 10, 10310 Kloštar Ivanić</izvorni_sadrzaj>
    <derivirana_varijabla naziv="DomainObject.Predmet.ProtustrankaFormatedWithAdressOIB_1"> SERVUS MARIJA d.o.o., OIB 43285122285, Josipa Badalića 10, 10310 Kloštar Ivanić</derivirana_varijabla>
  </DomainObject.Predmet.ProtustrankaFormatedWithAdressOIB>
  <DomainObject.Predmet.ProtustrankaWithAdress>
    <izvorni_sadrzaj>SERVUS MARIJA d.o.o. Josipa Badalića 10, 10310 Kloštar Ivanić</izvorni_sadrzaj>
    <derivirana_varijabla naziv="DomainObject.Predmet.ProtustrankaWithAdress_1">SERVUS MARIJA d.o.o. Josipa Badalića 10, 10310 Kloštar Ivanić</derivirana_varijabla>
  </DomainObject.Predmet.ProtustrankaWithAdress>
  <DomainObject.Predmet.ProtustrankaWithAdressOIB>
    <izvorni_sadrzaj>SERVUS MARIJA d.o.o., OIB 43285122285, Josipa Badalića 10, 10310 Kloštar Ivanić</izvorni_sadrzaj>
    <derivirana_varijabla naziv="DomainObject.Predmet.ProtustrankaWithAdressOIB_1">SERVUS MARIJA d.o.o., OIB 43285122285, Josipa Badalića 10, 10310 Kloštar Ivanić</derivirana_varijabla>
  </DomainObject.Predmet.ProtustrankaWithAdressOIB>
  <DomainObject.Predmet.ProtustrankaNazivFormated>
    <izvorni_sadrzaj>SERVUS MARIJA d.o.o.</izvorni_sadrzaj>
    <derivirana_varijabla naziv="DomainObject.Predmet.ProtustrankaNazivFormated_1">SERVUS MARIJA d.o.o.</derivirana_varijabla>
  </DomainObject.Predmet.ProtustrankaNazivFormated>
  <DomainObject.Predmet.ProtustrankaNazivFormatedOIB>
    <izvorni_sadrzaj>SERVUS MARIJA d.o.o., OIB 43285122285</izvorni_sadrzaj>
    <derivirana_varijabla naziv="DomainObject.Predmet.ProtustrankaNazivFormatedOIB_1">SERVUS MARIJA d.o.o., OIB 43285122285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SERVUS MARIJA d.o.o.</item>
    </izvorni_sadrzaj>
    <derivirana_varijabla naziv="DomainObject.Predmet.ProtuStrankaListFormated_1">
      <item>SERVUS MARIJA d.o.o.</item>
    </derivirana_varijabla>
  </DomainObject.Predmet.ProtuStrankaListFormated>
  <DomainObject.Predmet.ProtuStrankaListFormatedOIB>
    <izvorni_sadrzaj>
      <item>SERVUS MARIJA d.o.o., OIB 43285122285</item>
    </izvorni_sadrzaj>
    <derivirana_varijabla naziv="DomainObject.Predmet.ProtuStrankaListFormatedOIB_1">
      <item>SERVUS MARIJA d.o.o., OIB 43285122285</item>
    </derivirana_varijabla>
  </DomainObject.Predmet.ProtuStrankaListFormatedOIB>
  <DomainObject.Predmet.ProtuStrankaListFormatedWithAdress>
    <izvorni_sadrzaj>
      <item>SERVUS MARIJA d.o.o., Josipa Badalića 10, 10310 Kloštar Ivanić</item>
    </izvorni_sadrzaj>
    <derivirana_varijabla naziv="DomainObject.Predmet.ProtuStrankaListFormatedWithAdress_1">
      <item>SERVUS MARIJA d.o.o., Josipa Badalića 10, 10310 Kloštar Ivanić</item>
    </derivirana_varijabla>
  </DomainObject.Predmet.ProtuStrankaListFormatedWithAdress>
  <DomainObject.Predmet.ProtuStrankaListFormatedWithAdressOIB>
    <izvorni_sadrzaj>
      <item>SERVUS MARIJA d.o.o., OIB 43285122285, Josipa Badalića 10, 10310 Kloštar Ivanić</item>
    </izvorni_sadrzaj>
    <derivirana_varijabla naziv="DomainObject.Predmet.ProtuStrankaListFormatedWithAdressOIB_1">
      <item>SERVUS MARIJA d.o.o., OIB 43285122285, Josipa Badalića 10, 10310 Kloštar Ivanić</item>
    </derivirana_varijabla>
  </DomainObject.Predmet.ProtuStrankaListFormatedWithAdressOIB>
  <DomainObject.Predmet.ProtuStrankaListNazivFormated>
    <izvorni_sadrzaj>
      <item>SERVUS MARIJA d.o.o.</item>
    </izvorni_sadrzaj>
    <derivirana_varijabla naziv="DomainObject.Predmet.ProtuStrankaListNazivFormated_1">
      <item>SERVUS MARIJA d.o.o.</item>
    </derivirana_varijabla>
  </DomainObject.Predmet.ProtuStrankaListNazivFormated>
  <DomainObject.Predmet.ProtuStrankaListNazivFormatedOIB>
    <izvorni_sadrzaj>
      <item>SERVUS MARIJA d.o.o., OIB 43285122285</item>
    </izvorni_sadrzaj>
    <derivirana_varijabla naziv="DomainObject.Predmet.ProtuStrankaListNazivFormatedOIB_1">
      <item>SERVUS MARIJA d.o.o., OIB 43285122285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SERVUS MARIJA d.o.o.</izvorni_sadrzaj>
    <derivirana_varijabla naziv="DomainObject.Predmet.ProtustrankaIDrugi_1">SERVUS MARIJA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SERVUS MARIJA d.o.o., OIB 43285122285, Josipa Badalića 10, 10310 Kloštar Ivanić</izvorni_sadrzaj>
    <derivirana_varijabla naziv="DomainObject.Predmet.ProtustrankaIDrugiAdressOIB_1">SERVUS MARIJA d.o.o., OIB 43285122285, Josipa Badalića 10,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SERVUS MARIJA d.o.o.</item>
      <item>Financijska agencija</item>
    </izvorni_sadrzaj>
    <derivirana_varijabla naziv="DomainObject.Predmet.SudioniciListNaziv_1">
      <item>SERVUS MARIJA d.o.o.</item>
      <item>Financijska agencija</item>
    </derivirana_varijabla>
  </DomainObject.Predmet.SudioniciListNaziv>
  <DomainObject.Predmet.SudioniciListAdressOIB>
    <izvorni_sadrzaj>
      <item>SERVUS MARIJA d.o.o., OIB 43285122285, Josipa Badalića 10,10310 Kloštar Ivanić</item>
      <item>Financijska agencija, OIB 85821130368, TRG SVIBANJSKIH ŽRTAVA 1995. 1,10000 Zagreb</item>
    </izvorni_sadrzaj>
    <derivirana_varijabla naziv="DomainObject.Predmet.SudioniciListAdressOIB_1">
      <item>SERVUS MARIJA d.o.o., OIB 43285122285, Josipa Badalića 10,10310 Kloštar Ivanić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43285122285</item>
      <item>, OIB 85821130368</item>
    </izvorni_sadrzaj>
    <derivirana_varijabla naziv="DomainObject.Predmet.SudioniciListNazivOIB_1">
      <item>, OIB 43285122285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2019.</izvorni_sadrzaj>
    <derivirana_varijabla naziv="DomainObject.Predmet.DatumPocetkaProcesa_1">30.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830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